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0F25B" w14:textId="06F8CDE4" w:rsidR="00BA00AB" w:rsidRDefault="00BE3F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WARNER</w:t>
      </w:r>
      <w:r>
        <w:rPr>
          <w:rFonts w:cs="Times New Roman"/>
          <w:szCs w:val="24"/>
        </w:rPr>
        <w:t xml:space="preserve">       (d.ca.1439)</w:t>
      </w:r>
    </w:p>
    <w:p w14:paraId="099D35D8" w14:textId="77777777" w:rsidR="00BE3FDE" w:rsidRDefault="00BE3FDE" w:rsidP="009139A6">
      <w:pPr>
        <w:pStyle w:val="NoSpacing"/>
        <w:rPr>
          <w:rFonts w:cs="Times New Roman"/>
          <w:szCs w:val="24"/>
        </w:rPr>
      </w:pPr>
    </w:p>
    <w:p w14:paraId="506CB931" w14:textId="77777777" w:rsidR="00BE3FDE" w:rsidRDefault="00BE3FDE" w:rsidP="009139A6">
      <w:pPr>
        <w:pStyle w:val="NoSpacing"/>
        <w:rPr>
          <w:rFonts w:cs="Times New Roman"/>
          <w:szCs w:val="24"/>
        </w:rPr>
      </w:pPr>
    </w:p>
    <w:p w14:paraId="632EE22D" w14:textId="09892CB5" w:rsidR="00BE3FDE" w:rsidRDefault="00BE3F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Jun.1439</w:t>
      </w:r>
      <w:r>
        <w:rPr>
          <w:rFonts w:cs="Times New Roman"/>
          <w:szCs w:val="24"/>
        </w:rPr>
        <w:tab/>
        <w:t>Writs of diem clausit extremum to the Escheators of Oxfordshire and</w:t>
      </w:r>
    </w:p>
    <w:p w14:paraId="78C11416" w14:textId="0EB0170E" w:rsidR="00BE3FDE" w:rsidRDefault="00BE3F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Surrey.   (C.F.R. 1437-45 p.53)</w:t>
      </w:r>
    </w:p>
    <w:p w14:paraId="577169AB" w14:textId="77777777" w:rsidR="00BE3FDE" w:rsidRDefault="00BE3FDE" w:rsidP="009139A6">
      <w:pPr>
        <w:pStyle w:val="NoSpacing"/>
        <w:rPr>
          <w:rFonts w:cs="Times New Roman"/>
          <w:szCs w:val="24"/>
        </w:rPr>
      </w:pPr>
    </w:p>
    <w:p w14:paraId="699ABF0D" w14:textId="77777777" w:rsidR="00BE3FDE" w:rsidRDefault="00BE3FDE" w:rsidP="009139A6">
      <w:pPr>
        <w:pStyle w:val="NoSpacing"/>
        <w:rPr>
          <w:rFonts w:cs="Times New Roman"/>
          <w:szCs w:val="24"/>
        </w:rPr>
      </w:pPr>
    </w:p>
    <w:p w14:paraId="507AC8E0" w14:textId="2AE9E8EA" w:rsidR="00BE3FDE" w:rsidRPr="00BE3FDE" w:rsidRDefault="00BE3F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2023</w:t>
      </w:r>
    </w:p>
    <w:sectPr w:rsidR="00BE3FDE" w:rsidRPr="00BE3F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1472A" w14:textId="77777777" w:rsidR="00BE3FDE" w:rsidRDefault="00BE3FDE" w:rsidP="009139A6">
      <w:r>
        <w:separator/>
      </w:r>
    </w:p>
  </w:endnote>
  <w:endnote w:type="continuationSeparator" w:id="0">
    <w:p w14:paraId="48CC0C65" w14:textId="77777777" w:rsidR="00BE3FDE" w:rsidRDefault="00BE3F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7CB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DE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8E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5358" w14:textId="77777777" w:rsidR="00BE3FDE" w:rsidRDefault="00BE3FDE" w:rsidP="009139A6">
      <w:r>
        <w:separator/>
      </w:r>
    </w:p>
  </w:footnote>
  <w:footnote w:type="continuationSeparator" w:id="0">
    <w:p w14:paraId="5D8B2FFF" w14:textId="77777777" w:rsidR="00BE3FDE" w:rsidRDefault="00BE3F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41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12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39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D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3FD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A4554"/>
  <w15:chartTrackingRefBased/>
  <w15:docId w15:val="{09AF6C9F-611A-47D2-A56C-D9944DD8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2023-06-22T20:30:00Z</dcterms:created>
  <dcterms:modified xsi:type="dcterms:W3CDTF">2023-06-22T20:35:00Z</dcterms:modified>
</cp:coreProperties>
</file>